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2F0B231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1CB19012" w14:textId="1109C545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2095ED8D30C67E46A8D13BF59384FBE7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5-07-25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851E52">
                  <w:rPr>
                    <w:rStyle w:val="Dokumentdatum"/>
                  </w:rPr>
                  <w:t>2</w:t>
                </w:r>
                <w:r w:rsidR="00724685">
                  <w:rPr>
                    <w:rStyle w:val="Dokumentdatum"/>
                  </w:rPr>
                  <w:t>5</w:t>
                </w:r>
                <w:r w:rsidR="00851E52">
                  <w:rPr>
                    <w:rStyle w:val="Dokumentdatum"/>
                  </w:rPr>
                  <w:t>. Juli 2025</w:t>
                </w:r>
              </w:sdtContent>
            </w:sdt>
          </w:p>
        </w:tc>
      </w:tr>
      <w:tr w:rsidR="00FD0FC0" w:rsidRPr="00D5446F" w14:paraId="24295198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56206F00" w14:textId="77777777" w:rsidR="00851E52" w:rsidRPr="00107C80" w:rsidRDefault="00851E52" w:rsidP="00851E52">
            <w:pPr>
              <w:pStyle w:val="Betreff"/>
            </w:pPr>
            <w:r w:rsidRPr="00305023">
              <w:t xml:space="preserve">Türen auf für </w:t>
            </w:r>
            <w:r>
              <w:t xml:space="preserve">Kinder und </w:t>
            </w:r>
            <w:r w:rsidRPr="00305023">
              <w:t xml:space="preserve">Jugendliche: </w:t>
            </w:r>
            <w:r>
              <w:br/>
            </w:r>
            <w:r w:rsidRPr="00305023">
              <w:t xml:space="preserve">GEZE </w:t>
            </w:r>
            <w:r>
              <w:t xml:space="preserve">unterstützt die wertvolle Arbeit </w:t>
            </w:r>
            <w:r>
              <w:br/>
              <w:t xml:space="preserve">von Kinderhäusern </w:t>
            </w:r>
          </w:p>
          <w:p w14:paraId="46F0EFB8" w14:textId="71A806F9" w:rsidR="00025DF7" w:rsidRPr="00D5446F" w:rsidRDefault="00025DF7" w:rsidP="00104446">
            <w:pPr>
              <w:pStyle w:val="Betreff"/>
            </w:pPr>
          </w:p>
        </w:tc>
      </w:tr>
    </w:tbl>
    <w:p w14:paraId="602BEF56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10899C26" w14:textId="77777777" w:rsidR="006A66F9" w:rsidRPr="00851E52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851E52">
        <w:rPr>
          <w:color w:val="002364"/>
        </w:rPr>
        <w:t>Angela Staiber</w:t>
      </w:r>
    </w:p>
    <w:p w14:paraId="0A38127C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2429C6C3" w14:textId="77777777" w:rsidR="006A66F9" w:rsidRDefault="006A66F9" w:rsidP="006A66F9">
      <w:pPr>
        <w:pStyle w:val="Margin"/>
        <w:framePr w:h="1478" w:hRule="exact" w:wrap="around" w:x="8780" w:y="4022"/>
      </w:pPr>
      <w:r w:rsidRPr="00851E52">
        <w:rPr>
          <w:rStyle w:val="MarginVorsatzwrter"/>
          <w:color w:val="002364"/>
        </w:rPr>
        <w:t>EMAIL</w:t>
      </w:r>
      <w:r w:rsidRPr="00851E52">
        <w:rPr>
          <w:color w:val="002364"/>
        </w:rPr>
        <w:t xml:space="preserve">  </w:t>
      </w:r>
      <w:hyperlink r:id="rId9" w:tgtFrame="_blank" w:history="1">
        <w:r w:rsidRPr="00851E52">
          <w:rPr>
            <w:color w:val="002364"/>
          </w:rPr>
          <w:t>a.staiber@geze.com</w:t>
        </w:r>
      </w:hyperlink>
    </w:p>
    <w:p w14:paraId="71BAE4A7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032"/>
        <w:gridCol w:w="3589"/>
        <w:gridCol w:w="1843"/>
      </w:tblGrid>
      <w:tr w:rsidR="00E24862" w:rsidRPr="008E4BE2" w14:paraId="450B3AE6" w14:textId="77777777" w:rsidTr="001D1CA2">
        <w:trPr>
          <w:trHeight w:val="426"/>
          <w:tblHeader/>
        </w:trPr>
        <w:tc>
          <w:tcPr>
            <w:tcW w:w="4032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29E2D541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589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7E1BD861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84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0D49032B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E24862" w14:paraId="0140F835" w14:textId="77777777" w:rsidTr="00551265">
        <w:trPr>
          <w:trHeight w:val="2601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ADF5ED2" w14:textId="73A7A447" w:rsidR="00104446" w:rsidRDefault="00E24862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01562438" wp14:editId="388142F9">
                  <wp:extent cx="2072640" cy="1554550"/>
                  <wp:effectExtent l="0" t="0" r="0" b="0"/>
                  <wp:docPr id="215229094" name="Grafik 6" descr="Ein Bild, das draußen, Gebäude, Pflanze, Himm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229094" name="Grafik 6" descr="Ein Bild, das draußen, Gebäude, Pflanze, Himmel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783" cy="1566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46459341" w14:textId="1A434349" w:rsidR="00104446" w:rsidRPr="00851E52" w:rsidRDefault="00E24862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8D6922">
              <w:rPr>
                <w:rFonts w:cs="Arial"/>
                <w:color w:val="002364"/>
                <w:sz w:val="20"/>
                <w:szCs w:val="20"/>
              </w:rPr>
              <w:t>Leiter der Villa Jo Steffen Brodbeck (</w:t>
            </w:r>
            <w:r>
              <w:rPr>
                <w:rFonts w:cs="Arial"/>
                <w:color w:val="002364"/>
                <w:sz w:val="20"/>
                <w:szCs w:val="20"/>
              </w:rPr>
              <w:t>hinten links) und sein Kollege Sebastian Ott begleiten die Jugendlichen zu ihrem Besuch bei GEZE.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762EECD7" w14:textId="4C6912F9" w:rsidR="00104446" w:rsidRPr="00104446" w:rsidRDefault="0064481C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E24862" w14:paraId="3FB8D7D8" w14:textId="77777777" w:rsidTr="00551265">
        <w:trPr>
          <w:trHeight w:val="2843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47EC5B9" w14:textId="6E98DD4B" w:rsidR="00862803" w:rsidRDefault="00E24862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796E6EFE" wp14:editId="2178F5FA">
                  <wp:extent cx="1680710" cy="1260575"/>
                  <wp:effectExtent l="0" t="6033" r="2858" b="2857"/>
                  <wp:docPr id="1554408011" name="Grafik 7" descr="Ein Bild, das Person, Kleidung, Mann, Technike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408011" name="Grafik 7" descr="Ein Bild, das Person, Kleidung, Mann, Techniker enthält.&#10;&#10;KI-generierte Inhalte können fehlerhaft sein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698658" cy="1274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E741416" w14:textId="7A206234" w:rsidR="00862803" w:rsidRPr="00851E52" w:rsidRDefault="00E24862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851E52">
              <w:rPr>
                <w:color w:val="002364"/>
                <w:sz w:val="20"/>
                <w:szCs w:val="20"/>
              </w:rPr>
              <w:t>Bohren, Schrauben</w:t>
            </w:r>
            <w:r>
              <w:rPr>
                <w:color w:val="002364"/>
                <w:sz w:val="20"/>
                <w:szCs w:val="20"/>
              </w:rPr>
              <w:t>,</w:t>
            </w:r>
            <w:r w:rsidRPr="00851E52">
              <w:rPr>
                <w:color w:val="002364"/>
                <w:sz w:val="20"/>
                <w:szCs w:val="20"/>
              </w:rPr>
              <w:t xml:space="preserve"> Programmieren</w:t>
            </w:r>
            <w:r>
              <w:rPr>
                <w:color w:val="002364"/>
                <w:sz w:val="20"/>
                <w:szCs w:val="20"/>
              </w:rPr>
              <w:t xml:space="preserve">: Bei GEZE bekamen die Jugendlichen aus der Villa Jo die Gelegenheit, </w:t>
            </w:r>
            <w:r w:rsidRPr="00851E52">
              <w:rPr>
                <w:color w:val="002364"/>
                <w:sz w:val="20"/>
                <w:szCs w:val="20"/>
              </w:rPr>
              <w:t xml:space="preserve">in </w:t>
            </w:r>
            <w:r>
              <w:rPr>
                <w:color w:val="002364"/>
                <w:sz w:val="20"/>
                <w:szCs w:val="20"/>
              </w:rPr>
              <w:t>technische Berufe</w:t>
            </w:r>
            <w:r w:rsidRPr="00851E52">
              <w:rPr>
                <w:color w:val="002364"/>
                <w:sz w:val="20"/>
                <w:szCs w:val="20"/>
              </w:rPr>
              <w:t xml:space="preserve"> hineinzuschnuppern.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6337914" w14:textId="0B48F1A6" w:rsidR="00862803" w:rsidRPr="00104446" w:rsidRDefault="0064481C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E24862" w14:paraId="37AECDB6" w14:textId="77777777" w:rsidTr="00551265">
        <w:trPr>
          <w:trHeight w:val="2973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13D62AB" w14:textId="44B34B62" w:rsidR="00862803" w:rsidRDefault="00E24862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2D5FBC14" wp14:editId="4CBF1E10">
                  <wp:extent cx="2038201" cy="1528720"/>
                  <wp:effectExtent l="0" t="0" r="0" b="0"/>
                  <wp:docPr id="1364625891" name="Grafik 4" descr="Ein Bild, das Kleidung, Person, Im Haus, Man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625891" name="Grafik 4" descr="Ein Bild, das Kleidung, Person, Im Haus, Mann enthält.&#10;&#10;KI-generierte Inhalte können fehlerhaft sein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8782" cy="1536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440E958" w14:textId="77777777" w:rsidR="00E24862" w:rsidRPr="00E24862" w:rsidRDefault="00E24862" w:rsidP="00E24862">
            <w:r>
              <w:rPr>
                <w:color w:val="002364"/>
                <w:sz w:val="20"/>
                <w:szCs w:val="20"/>
              </w:rPr>
              <w:t xml:space="preserve">Neugierig auf Technik: </w:t>
            </w:r>
            <w:r w:rsidRPr="00851E52">
              <w:rPr>
                <w:color w:val="002364"/>
                <w:sz w:val="20"/>
                <w:szCs w:val="20"/>
              </w:rPr>
              <w:t xml:space="preserve">Mit Aktionen wie dieser möchte das Familienunternehmen </w:t>
            </w:r>
            <w:r>
              <w:rPr>
                <w:color w:val="002364"/>
                <w:sz w:val="20"/>
                <w:szCs w:val="20"/>
              </w:rPr>
              <w:t>auf technische Berufe aufmerksam machen und</w:t>
            </w:r>
            <w:r w:rsidRPr="00851E52">
              <w:rPr>
                <w:color w:val="002364"/>
                <w:sz w:val="20"/>
                <w:szCs w:val="20"/>
              </w:rPr>
              <w:t xml:space="preserve"> junge Talente fördern.</w:t>
            </w:r>
          </w:p>
          <w:p w14:paraId="1AFF14DD" w14:textId="4E219A11" w:rsidR="00862803" w:rsidRPr="008D6922" w:rsidRDefault="00862803" w:rsidP="0064481C">
            <w:pPr>
              <w:rPr>
                <w:rFonts w:cs="Arial"/>
                <w:color w:val="00236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6D0147D" w14:textId="5C3BD9FD" w:rsidR="00862803" w:rsidRPr="00104446" w:rsidRDefault="0064481C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  <w:tr w:rsidR="00E24862" w14:paraId="3ABADD20" w14:textId="77777777" w:rsidTr="00551265">
        <w:trPr>
          <w:trHeight w:val="3253"/>
        </w:trPr>
        <w:tc>
          <w:tcPr>
            <w:tcW w:w="4032" w:type="dxa"/>
            <w:tcBorders>
              <w:top w:val="single" w:sz="8" w:space="0" w:color="E0E1DA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1691D6" w14:textId="7BAD47B2" w:rsidR="008D6922" w:rsidRDefault="008D6922" w:rsidP="008D6922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41A47C83" wp14:editId="5E498960">
                  <wp:extent cx="1681534" cy="2101175"/>
                  <wp:effectExtent l="0" t="0" r="0" b="0"/>
                  <wp:docPr id="223118144" name="Grafik 1" descr="Ein Bild, das Kleidung, Schuhwerk, Person, drauß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118144" name="Grafik 1" descr="Ein Bild, das Kleidung, Schuhwerk, Person, draußen enthält.&#10;&#10;KI-generierte Inhalte können fehlerhaft sein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234" cy="2130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E5ACF7" w14:textId="50EF0118" w:rsidR="008D6922" w:rsidRPr="00851E52" w:rsidRDefault="008D6922" w:rsidP="008D6922">
            <w:pPr>
              <w:rPr>
                <w:rFonts w:cs="Arial"/>
                <w:color w:val="002364"/>
                <w:sz w:val="20"/>
                <w:szCs w:val="20"/>
              </w:rPr>
            </w:pPr>
            <w:r w:rsidRPr="0064481C">
              <w:rPr>
                <w:rFonts w:cs="Arial"/>
                <w:color w:val="002364"/>
                <w:sz w:val="20"/>
                <w:szCs w:val="20"/>
              </w:rPr>
              <w:t xml:space="preserve">Austausch statt Einbahnstraße: </w:t>
            </w:r>
            <w:r>
              <w:rPr>
                <w:rFonts w:cs="Arial"/>
                <w:color w:val="002364"/>
                <w:sz w:val="20"/>
                <w:szCs w:val="20"/>
              </w:rPr>
              <w:t xml:space="preserve">Mitarbeitende von GEZE helfen in Stuttgart beim Bau von </w:t>
            </w:r>
            <w:r w:rsidRPr="0064481C">
              <w:rPr>
                <w:rFonts w:cs="Arial"/>
                <w:color w:val="002364"/>
                <w:sz w:val="20"/>
                <w:szCs w:val="20"/>
              </w:rPr>
              <w:t xml:space="preserve">Bänken, Tisch &amp; Insektenhotels aus </w:t>
            </w:r>
            <w:r>
              <w:rPr>
                <w:rFonts w:cs="Arial"/>
                <w:color w:val="002364"/>
                <w:sz w:val="20"/>
                <w:szCs w:val="20"/>
              </w:rPr>
              <w:t xml:space="preserve">alten </w:t>
            </w:r>
            <w:r w:rsidRPr="0064481C">
              <w:rPr>
                <w:rFonts w:cs="Arial"/>
                <w:color w:val="002364"/>
                <w:sz w:val="20"/>
                <w:szCs w:val="20"/>
              </w:rPr>
              <w:t>Snowboards.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293AA0" w14:textId="68CBE262" w:rsidR="008D6922" w:rsidRPr="00104446" w:rsidRDefault="008D6922" w:rsidP="008D692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GEZE GmbH</w:t>
            </w:r>
          </w:p>
        </w:tc>
      </w:tr>
    </w:tbl>
    <w:p w14:paraId="2DC1D5AA" w14:textId="728FF1EF" w:rsidR="008F511E" w:rsidRPr="00E24862" w:rsidRDefault="008F511E" w:rsidP="00E24862"/>
    <w:sectPr w:rsidR="008F511E" w:rsidRPr="00E24862" w:rsidSect="00AF4685">
      <w:headerReference w:type="default" r:id="rId14"/>
      <w:headerReference w:type="first" r:id="rId15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C9C0E" w14:textId="77777777" w:rsidR="00D92D6D" w:rsidRDefault="00D92D6D" w:rsidP="008D6134">
      <w:pPr>
        <w:spacing w:line="240" w:lineRule="auto"/>
      </w:pPr>
      <w:r>
        <w:separator/>
      </w:r>
    </w:p>
  </w:endnote>
  <w:endnote w:type="continuationSeparator" w:id="0">
    <w:p w14:paraId="2CE8C209" w14:textId="77777777" w:rsidR="00D92D6D" w:rsidRDefault="00D92D6D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2560" w14:textId="77777777" w:rsidR="00D92D6D" w:rsidRDefault="00D92D6D" w:rsidP="008D6134">
      <w:pPr>
        <w:spacing w:line="240" w:lineRule="auto"/>
      </w:pPr>
      <w:r>
        <w:separator/>
      </w:r>
    </w:p>
  </w:footnote>
  <w:footnote w:type="continuationSeparator" w:id="0">
    <w:p w14:paraId="21E3323E" w14:textId="77777777" w:rsidR="00D92D6D" w:rsidRDefault="00D92D6D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6A66F9" w14:paraId="6EA40784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17BDFD1D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5AE89E9D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25C145D2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851E52" w:rsidRPr="008B572B">
            <w:t>Presse</w:t>
          </w:r>
          <w:r>
            <w:fldChar w:fldCharType="end"/>
          </w:r>
          <w:r w:rsidR="00695278">
            <w:t>fotos</w:t>
          </w:r>
        </w:p>
        <w:p w14:paraId="02A04E4D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5C14F1E1" w14:textId="77777777" w:rsidTr="00B556B7">
      <w:trPr>
        <w:trHeight w:hRule="exact" w:val="215"/>
      </w:trPr>
      <w:tc>
        <w:tcPr>
          <w:tcW w:w="7359" w:type="dxa"/>
        </w:tcPr>
        <w:p w14:paraId="2919C12F" w14:textId="7215BE46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5-07-25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724685">
                <w:t>25.07.2025</w:t>
              </w:r>
            </w:sdtContent>
          </w:sdt>
        </w:p>
      </w:tc>
    </w:tr>
  </w:tbl>
  <w:p w14:paraId="2A901B5B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75764AFF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29155DB2" wp14:editId="33B846B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FBEC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6A66F9" w14:paraId="2B348AD4" w14:textId="77777777" w:rsidTr="005A529F">
      <w:trPr>
        <w:trHeight w:hRule="exact" w:val="198"/>
      </w:trPr>
      <w:tc>
        <w:tcPr>
          <w:tcW w:w="7371" w:type="dxa"/>
        </w:tcPr>
        <w:p w14:paraId="3BCC646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40D1FE9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19BE9E77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5320CC02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3F7E88AB" wp14:editId="744DD0F3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6855E965" wp14:editId="42E7AFEB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34FC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4D54973F" wp14:editId="413B33A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BBABF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52"/>
    <w:rsid w:val="0001564F"/>
    <w:rsid w:val="00025DF7"/>
    <w:rsid w:val="00047282"/>
    <w:rsid w:val="0005443A"/>
    <w:rsid w:val="00055891"/>
    <w:rsid w:val="00062822"/>
    <w:rsid w:val="0008169D"/>
    <w:rsid w:val="00094A49"/>
    <w:rsid w:val="00095819"/>
    <w:rsid w:val="000A3263"/>
    <w:rsid w:val="000B02C6"/>
    <w:rsid w:val="00104446"/>
    <w:rsid w:val="00110BB8"/>
    <w:rsid w:val="00113091"/>
    <w:rsid w:val="001261D2"/>
    <w:rsid w:val="00126C06"/>
    <w:rsid w:val="00131D40"/>
    <w:rsid w:val="001673EE"/>
    <w:rsid w:val="001D1CA2"/>
    <w:rsid w:val="001F462D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90F61"/>
    <w:rsid w:val="00592597"/>
    <w:rsid w:val="005A4E09"/>
    <w:rsid w:val="005A529F"/>
    <w:rsid w:val="0060196E"/>
    <w:rsid w:val="006333E9"/>
    <w:rsid w:val="0064481C"/>
    <w:rsid w:val="00650096"/>
    <w:rsid w:val="00661485"/>
    <w:rsid w:val="00695278"/>
    <w:rsid w:val="006A66F9"/>
    <w:rsid w:val="00724685"/>
    <w:rsid w:val="00742404"/>
    <w:rsid w:val="0074360A"/>
    <w:rsid w:val="00750CB1"/>
    <w:rsid w:val="00752C8E"/>
    <w:rsid w:val="00766514"/>
    <w:rsid w:val="00772A8A"/>
    <w:rsid w:val="00782B4B"/>
    <w:rsid w:val="00791238"/>
    <w:rsid w:val="007949B3"/>
    <w:rsid w:val="007B07D1"/>
    <w:rsid w:val="007B19A4"/>
    <w:rsid w:val="007C2C48"/>
    <w:rsid w:val="007D4F8A"/>
    <w:rsid w:val="007E700E"/>
    <w:rsid w:val="007F0435"/>
    <w:rsid w:val="00804393"/>
    <w:rsid w:val="00846FEA"/>
    <w:rsid w:val="008510DC"/>
    <w:rsid w:val="00851E52"/>
    <w:rsid w:val="00862803"/>
    <w:rsid w:val="00863B08"/>
    <w:rsid w:val="008A2F5C"/>
    <w:rsid w:val="008B572B"/>
    <w:rsid w:val="008B5ABA"/>
    <w:rsid w:val="008C32F8"/>
    <w:rsid w:val="008D6134"/>
    <w:rsid w:val="008D6922"/>
    <w:rsid w:val="008E707F"/>
    <w:rsid w:val="008F0D1C"/>
    <w:rsid w:val="008F511E"/>
    <w:rsid w:val="009149AE"/>
    <w:rsid w:val="00925FCD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A25C7"/>
    <w:rsid w:val="00AC11A3"/>
    <w:rsid w:val="00AF4685"/>
    <w:rsid w:val="00B06CCE"/>
    <w:rsid w:val="00B22183"/>
    <w:rsid w:val="00B223C4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63ADB"/>
    <w:rsid w:val="00C65692"/>
    <w:rsid w:val="00C93B1D"/>
    <w:rsid w:val="00D21E65"/>
    <w:rsid w:val="00D263AB"/>
    <w:rsid w:val="00D3660E"/>
    <w:rsid w:val="00D5446F"/>
    <w:rsid w:val="00D827D0"/>
    <w:rsid w:val="00D92D6D"/>
    <w:rsid w:val="00DA6046"/>
    <w:rsid w:val="00DB4BE6"/>
    <w:rsid w:val="00DC7D49"/>
    <w:rsid w:val="00DE1ED3"/>
    <w:rsid w:val="00DF67D1"/>
    <w:rsid w:val="00E07FD2"/>
    <w:rsid w:val="00E10257"/>
    <w:rsid w:val="00E2393F"/>
    <w:rsid w:val="00E24862"/>
    <w:rsid w:val="00E308E8"/>
    <w:rsid w:val="00F15040"/>
    <w:rsid w:val="00F46B41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86C30"/>
  <w15:docId w15:val="{E9511A01-7AAF-F942-A347-9E3D6E17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10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95ED8D30C67E46A8D13BF59384F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70F854-F221-404F-A528-8E25EC0F835A}"/>
      </w:docPartPr>
      <w:docPartBody>
        <w:p w:rsidR="007F7D61" w:rsidRDefault="00000000">
          <w:pPr>
            <w:pStyle w:val="2095ED8D30C67E46A8D13BF59384FBE7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1B"/>
    <w:rsid w:val="003A242E"/>
    <w:rsid w:val="007F7D61"/>
    <w:rsid w:val="0085271B"/>
    <w:rsid w:val="00C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095ED8D30C67E46A8D13BF59384FBE7">
    <w:name w:val="2095ED8D30C67E46A8D13BF59384FB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2025-07-25T00:00:00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(10).dotx</Template>
  <TotalTime>0</TotalTime>
  <Pages>2</Pages>
  <Words>124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Pressemitteilung · Office 2016;_x000d_
Version 1.0.0;_x000d_
26.11.2018</dc:description>
  <cp:lastModifiedBy>Lilli Hildebrandt</cp:lastModifiedBy>
  <cp:revision>2</cp:revision>
  <cp:lastPrinted>2019-11-28T10:39:00Z</cp:lastPrinted>
  <dcterms:created xsi:type="dcterms:W3CDTF">2025-07-25T10:42:00Z</dcterms:created>
  <dcterms:modified xsi:type="dcterms:W3CDTF">2025-07-25T10:42:00Z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